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458" w:rsidRDefault="00A7245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A72458" w:rsidRDefault="00A7245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A72458" w:rsidRPr="00A833D4" w:rsidRDefault="00A7245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A72458" w:rsidRPr="00A833D4" w:rsidRDefault="00A72458" w:rsidP="0095477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A72458" w:rsidRPr="00A833D4" w:rsidRDefault="00A72458" w:rsidP="0095477D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A72458" w:rsidRPr="00A833D4" w:rsidRDefault="00A72458" w:rsidP="0095477D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A72458" w:rsidRPr="00A833D4" w:rsidRDefault="00A72458" w:rsidP="0095477D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A72458" w:rsidRDefault="00A7245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A72458" w:rsidRDefault="00A7245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із землеустрою щодо поділу земельної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</w:p>
    <w:p w:rsidR="00A72458" w:rsidRPr="00A833D4" w:rsidRDefault="00A7245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 по проспекту Володимирському, 42/1</w:t>
      </w:r>
    </w:p>
    <w:p w:rsidR="00A72458" w:rsidRPr="00A833D4" w:rsidRDefault="00A72458" w:rsidP="0095477D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A72458" w:rsidRDefault="00A72458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833D4">
        <w:rPr>
          <w:color w:val="000000"/>
          <w:sz w:val="28"/>
          <w:szCs w:val="28"/>
          <w:lang w:val="uk-UA"/>
        </w:rPr>
        <w:t xml:space="preserve">Розглянувши звернення </w:t>
      </w:r>
      <w:r>
        <w:rPr>
          <w:color w:val="000000"/>
          <w:sz w:val="28"/>
          <w:szCs w:val="28"/>
          <w:lang w:val="uk-UA"/>
        </w:rPr>
        <w:t xml:space="preserve">Підприємства «Лубенський ринок Полтавської ОСС», </w:t>
      </w:r>
      <w:r w:rsidRPr="00A833D4">
        <w:rPr>
          <w:color w:val="000000"/>
          <w:sz w:val="28"/>
          <w:szCs w:val="28"/>
          <w:lang w:val="uk-UA"/>
        </w:rPr>
        <w:t>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A72458" w:rsidRPr="00A833D4" w:rsidRDefault="00A72458" w:rsidP="0095477D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A72458" w:rsidRPr="0095477D" w:rsidRDefault="00A72458" w:rsidP="0095477D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A72458" w:rsidRPr="00677649" w:rsidRDefault="00A72458" w:rsidP="002A2A6F">
      <w:pPr>
        <w:ind w:firstLine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Відповідно до поданого клопотання </w:t>
      </w:r>
      <w:r w:rsidRPr="0067764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5477D">
        <w:rPr>
          <w:b/>
          <w:color w:val="000000"/>
          <w:sz w:val="28"/>
          <w:szCs w:val="28"/>
          <w:lang w:val="uk-UA"/>
        </w:rPr>
        <w:t>Підприємства «Лубенський ринок Полтавської ОСС»</w:t>
      </w:r>
      <w:r w:rsidRPr="00677649">
        <w:rPr>
          <w:color w:val="000000"/>
          <w:sz w:val="28"/>
          <w:szCs w:val="28"/>
          <w:lang w:val="uk-UA"/>
        </w:rPr>
        <w:t xml:space="preserve"> затвердити технічну документацію із землеустрою щодо поділу земельної ділянки несільськогосподарського призначення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42/1</w:t>
      </w:r>
      <w:r w:rsidRPr="00677649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2,8726 га"/>
        </w:smartTagPr>
        <w:r>
          <w:rPr>
            <w:color w:val="000000"/>
            <w:sz w:val="28"/>
            <w:szCs w:val="28"/>
            <w:lang w:val="uk-UA"/>
          </w:rPr>
          <w:t>2,8726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bCs/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створивши три</w:t>
      </w:r>
      <w:r w:rsidRPr="00677649">
        <w:rPr>
          <w:color w:val="000000"/>
          <w:sz w:val="28"/>
          <w:szCs w:val="28"/>
          <w:lang w:val="uk-UA"/>
        </w:rPr>
        <w:t xml:space="preserve"> нових землекористуван</w:t>
      </w:r>
      <w:r>
        <w:rPr>
          <w:color w:val="000000"/>
          <w:sz w:val="28"/>
          <w:szCs w:val="28"/>
          <w:lang w:val="uk-UA"/>
        </w:rPr>
        <w:t>ня</w:t>
      </w:r>
      <w:r w:rsidRPr="00677649">
        <w:rPr>
          <w:color w:val="000000"/>
          <w:sz w:val="28"/>
          <w:szCs w:val="28"/>
          <w:lang w:val="uk-UA"/>
        </w:rPr>
        <w:t xml:space="preserve">: </w:t>
      </w:r>
    </w:p>
    <w:p w:rsidR="00A72458" w:rsidRPr="00677649" w:rsidRDefault="00A72458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97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1097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85</w:t>
      </w:r>
      <w:r w:rsidRPr="00677649">
        <w:rPr>
          <w:color w:val="000000"/>
          <w:sz w:val="28"/>
          <w:szCs w:val="28"/>
          <w:lang w:val="uk-UA"/>
        </w:rPr>
        <w:t xml:space="preserve">; </w:t>
      </w:r>
    </w:p>
    <w:p w:rsidR="00A72458" w:rsidRPr="00677649" w:rsidRDefault="00A72458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772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1772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86;</w:t>
      </w:r>
    </w:p>
    <w:p w:rsidR="00A72458" w:rsidRPr="0095477D" w:rsidRDefault="00A72458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2,5857 га"/>
        </w:smartTagPr>
        <w:r>
          <w:rPr>
            <w:color w:val="000000"/>
            <w:sz w:val="28"/>
            <w:szCs w:val="28"/>
            <w:lang w:val="uk-UA"/>
          </w:rPr>
          <w:t>2</w:t>
        </w:r>
        <w:r w:rsidRPr="00677649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5857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87;</w:t>
      </w:r>
    </w:p>
    <w:p w:rsidR="00A72458" w:rsidRPr="00677649" w:rsidRDefault="00A72458" w:rsidP="0095477D">
      <w:pPr>
        <w:ind w:left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</w:t>
      </w:r>
      <w:r w:rsidRPr="00677649">
        <w:rPr>
          <w:color w:val="000000"/>
          <w:sz w:val="28"/>
          <w:szCs w:val="28"/>
          <w:lang w:val="uk-UA"/>
        </w:rPr>
        <w:t>.</w:t>
      </w:r>
    </w:p>
    <w:p w:rsidR="00A72458" w:rsidRPr="00677649" w:rsidRDefault="00A72458" w:rsidP="0095477D">
      <w:pPr>
        <w:ind w:left="360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     Земельні ділянки  за даною адресою:</w:t>
      </w:r>
    </w:p>
    <w:p w:rsidR="00A72458" w:rsidRPr="00677649" w:rsidRDefault="00A72458" w:rsidP="0095477D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097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1097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85</w:t>
      </w:r>
      <w:r w:rsidRPr="00677649">
        <w:rPr>
          <w:color w:val="000000"/>
          <w:sz w:val="28"/>
          <w:szCs w:val="28"/>
          <w:lang w:val="uk-UA"/>
        </w:rPr>
        <w:t xml:space="preserve">; </w:t>
      </w:r>
    </w:p>
    <w:p w:rsidR="00A72458" w:rsidRPr="000457F3" w:rsidRDefault="00A72458" w:rsidP="000457F3">
      <w:pPr>
        <w:numPr>
          <w:ilvl w:val="1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1772 га"/>
        </w:smartTagPr>
        <w:r w:rsidRPr="00677649">
          <w:rPr>
            <w:color w:val="000000"/>
            <w:sz w:val="28"/>
            <w:szCs w:val="28"/>
            <w:lang w:val="uk-UA"/>
          </w:rPr>
          <w:t>0,</w:t>
        </w:r>
        <w:r>
          <w:rPr>
            <w:color w:val="000000"/>
            <w:sz w:val="28"/>
            <w:szCs w:val="28"/>
            <w:lang w:val="uk-UA"/>
          </w:rPr>
          <w:t>1772</w:t>
        </w:r>
        <w:r w:rsidRPr="00677649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677649">
        <w:rPr>
          <w:color w:val="000000"/>
          <w:sz w:val="28"/>
          <w:szCs w:val="28"/>
          <w:lang w:val="uk-UA"/>
        </w:rPr>
        <w:t>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86;</w:t>
      </w:r>
    </w:p>
    <w:p w:rsidR="00A72458" w:rsidRDefault="00A72458" w:rsidP="002367C4">
      <w:pPr>
        <w:ind w:left="426"/>
        <w:jc w:val="both"/>
        <w:rPr>
          <w:color w:val="000000"/>
          <w:sz w:val="28"/>
          <w:szCs w:val="28"/>
          <w:lang w:val="uk-UA"/>
        </w:rPr>
      </w:pPr>
      <w:r w:rsidRPr="00677649">
        <w:rPr>
          <w:color w:val="000000"/>
          <w:sz w:val="28"/>
          <w:szCs w:val="28"/>
          <w:lang w:val="uk-UA"/>
        </w:rPr>
        <w:t xml:space="preserve"> за цільовим призначенням – для  </w:t>
      </w:r>
      <w:r>
        <w:rPr>
          <w:color w:val="000000"/>
          <w:sz w:val="28"/>
          <w:szCs w:val="28"/>
          <w:lang w:val="uk-UA"/>
        </w:rPr>
        <w:t>будівництва та обслуговування будівель ринкової інфраструктури  передати до земель запасу міської ради.</w:t>
      </w:r>
    </w:p>
    <w:p w:rsidR="00A72458" w:rsidRDefault="00A72458" w:rsidP="002367C4">
      <w:pPr>
        <w:ind w:firstLine="360"/>
        <w:jc w:val="both"/>
        <w:rPr>
          <w:color w:val="000000"/>
          <w:sz w:val="28"/>
          <w:szCs w:val="28"/>
          <w:lang w:val="uk-UA"/>
        </w:rPr>
      </w:pPr>
      <w:r w:rsidRPr="00FB2FF9">
        <w:rPr>
          <w:color w:val="000000"/>
          <w:sz w:val="28"/>
          <w:szCs w:val="28"/>
          <w:lang w:val="uk-UA"/>
        </w:rPr>
        <w:t>Земельну ділянку</w:t>
      </w:r>
      <w:r>
        <w:rPr>
          <w:color w:val="FF6600"/>
          <w:sz w:val="28"/>
          <w:szCs w:val="28"/>
          <w:lang w:val="uk-UA"/>
        </w:rPr>
        <w:t xml:space="preserve"> </w:t>
      </w:r>
      <w:r w:rsidRPr="00677649">
        <w:rPr>
          <w:color w:val="000000"/>
          <w:sz w:val="28"/>
          <w:szCs w:val="28"/>
          <w:lang w:val="uk-UA"/>
        </w:rPr>
        <w:t xml:space="preserve">площею </w:t>
      </w:r>
      <w:r>
        <w:rPr>
          <w:color w:val="000000"/>
          <w:sz w:val="28"/>
          <w:szCs w:val="28"/>
          <w:lang w:val="uk-UA"/>
        </w:rPr>
        <w:t>2</w:t>
      </w:r>
      <w:r w:rsidRPr="0067764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5857</w:t>
      </w:r>
      <w:r w:rsidRPr="00677649">
        <w:rPr>
          <w:color w:val="000000"/>
          <w:sz w:val="28"/>
          <w:szCs w:val="28"/>
          <w:lang w:val="uk-UA"/>
        </w:rPr>
        <w:t xml:space="preserve"> га, кадастровий номер 5310700000:0</w:t>
      </w:r>
      <w:r>
        <w:rPr>
          <w:color w:val="000000"/>
          <w:sz w:val="28"/>
          <w:szCs w:val="28"/>
          <w:lang w:val="uk-UA"/>
        </w:rPr>
        <w:t>6</w:t>
      </w:r>
      <w:r w:rsidRPr="0067764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</w:t>
      </w:r>
      <w:r w:rsidRPr="0067764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 xml:space="preserve">87 </w:t>
      </w:r>
      <w:r w:rsidRPr="00677649">
        <w:rPr>
          <w:color w:val="000000"/>
          <w:sz w:val="28"/>
          <w:szCs w:val="28"/>
          <w:lang w:val="uk-UA"/>
        </w:rPr>
        <w:t>залишити в оренді терміном на п’ять років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5477D">
        <w:rPr>
          <w:b/>
          <w:color w:val="000000"/>
          <w:sz w:val="28"/>
          <w:szCs w:val="28"/>
          <w:lang w:val="uk-UA"/>
        </w:rPr>
        <w:t>Підприємства «Лубенський ринок Полтавської ОСС»</w:t>
      </w:r>
      <w:r>
        <w:rPr>
          <w:b/>
          <w:color w:val="000000"/>
          <w:sz w:val="28"/>
          <w:szCs w:val="28"/>
          <w:lang w:val="uk-UA"/>
        </w:rPr>
        <w:t>.</w:t>
      </w:r>
      <w:r w:rsidRPr="00677649">
        <w:rPr>
          <w:color w:val="000000"/>
          <w:sz w:val="28"/>
          <w:szCs w:val="28"/>
          <w:lang w:val="uk-UA"/>
        </w:rPr>
        <w:t xml:space="preserve"> </w:t>
      </w:r>
    </w:p>
    <w:p w:rsidR="00A72458" w:rsidRDefault="00A72458" w:rsidP="002A2A6F">
      <w:pPr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Договір оренди землі від 23.11.</w:t>
      </w:r>
      <w:r w:rsidRPr="0027334F">
        <w:rPr>
          <w:color w:val="000000"/>
          <w:sz w:val="28"/>
          <w:szCs w:val="28"/>
          <w:lang w:val="uk-UA"/>
        </w:rPr>
        <w:t>2016 року</w:t>
      </w:r>
      <w:r>
        <w:rPr>
          <w:color w:val="000000"/>
          <w:sz w:val="28"/>
          <w:szCs w:val="28"/>
          <w:lang w:val="uk-UA"/>
        </w:rPr>
        <w:t xml:space="preserve"> на земельну ділянку за адресою: м. Лубни, проспект Володимирський, 42\1, площею </w:t>
      </w:r>
      <w:smartTag w:uri="urn:schemas-microsoft-com:office:smarttags" w:element="metricconverter">
        <w:smartTagPr>
          <w:attr w:name="ProductID" w:val="2,8726 га"/>
        </w:smartTagPr>
        <w:r>
          <w:rPr>
            <w:color w:val="000000"/>
            <w:sz w:val="28"/>
            <w:szCs w:val="28"/>
            <w:lang w:val="uk-UA"/>
          </w:rPr>
          <w:t>2,8726 га</w:t>
        </w:r>
      </w:smartTag>
      <w:r>
        <w:rPr>
          <w:color w:val="000000"/>
          <w:sz w:val="28"/>
          <w:szCs w:val="28"/>
          <w:lang w:val="uk-UA"/>
        </w:rPr>
        <w:t>, кадастровий номер 5310700000:06:005:0191 припинити в зв’язку з поділом  даної земельної ділянки.</w:t>
      </w:r>
    </w:p>
    <w:p w:rsidR="00A72458" w:rsidRPr="000C7453" w:rsidRDefault="00A72458" w:rsidP="0095477D">
      <w:pPr>
        <w:ind w:left="502"/>
        <w:jc w:val="both"/>
        <w:rPr>
          <w:color w:val="000000"/>
          <w:sz w:val="28"/>
          <w:szCs w:val="28"/>
          <w:lang w:val="uk-UA"/>
        </w:rPr>
      </w:pPr>
    </w:p>
    <w:p w:rsidR="00A72458" w:rsidRDefault="00A72458" w:rsidP="009A7F71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 Міський  голова                                                                   О.П. Грицаєнко</w:t>
      </w:r>
    </w:p>
    <w:p w:rsidR="00A72458" w:rsidRDefault="00A72458" w:rsidP="009A7F71"/>
    <w:p w:rsidR="00A72458" w:rsidRDefault="00A72458" w:rsidP="009A7F71">
      <w:pPr>
        <w:jc w:val="center"/>
      </w:pPr>
    </w:p>
    <w:p w:rsidR="00A72458" w:rsidRDefault="00A72458" w:rsidP="009A7F71">
      <w:pPr>
        <w:jc w:val="center"/>
        <w:rPr>
          <w:lang w:val="uk-UA"/>
        </w:rPr>
      </w:pPr>
    </w:p>
    <w:p w:rsidR="00A72458" w:rsidRDefault="00A72458" w:rsidP="009A7F71">
      <w:pPr>
        <w:jc w:val="center"/>
        <w:rPr>
          <w:lang w:val="uk-UA"/>
        </w:rPr>
      </w:pPr>
    </w:p>
    <w:p w:rsidR="00A72458" w:rsidRPr="004A1F78" w:rsidRDefault="00A72458" w:rsidP="009A7F71">
      <w:pPr>
        <w:jc w:val="center"/>
      </w:pPr>
      <w:r w:rsidRPr="004A1F78">
        <w:t>ПОГОДЖЕНО:</w:t>
      </w:r>
    </w:p>
    <w:p w:rsidR="00A72458" w:rsidRPr="004A1F78" w:rsidRDefault="00A72458" w:rsidP="009A7F71">
      <w:pPr>
        <w:jc w:val="center"/>
      </w:pPr>
    </w:p>
    <w:p w:rsidR="00A72458" w:rsidRPr="004A1F78" w:rsidRDefault="00A72458" w:rsidP="009A7F71">
      <w:pPr>
        <w:jc w:val="center"/>
      </w:pPr>
    </w:p>
    <w:p w:rsidR="00A72458" w:rsidRDefault="00A72458" w:rsidP="009A7F71">
      <w:r w:rsidRPr="004A1F78">
        <w:t xml:space="preserve">Секретар міської ради                                           </w:t>
      </w:r>
      <w:r>
        <w:t xml:space="preserve">                         </w:t>
      </w:r>
      <w:r w:rsidRPr="004A1F78">
        <w:t xml:space="preserve">            </w:t>
      </w:r>
      <w:r>
        <w:t>О.В.</w:t>
      </w:r>
      <w:r w:rsidRPr="004A1F78">
        <w:t>Карпець</w:t>
      </w:r>
    </w:p>
    <w:p w:rsidR="00A72458" w:rsidRPr="004A1F78" w:rsidRDefault="00A72458" w:rsidP="009A7F71"/>
    <w:p w:rsidR="00A72458" w:rsidRPr="004A1F78" w:rsidRDefault="00A72458" w:rsidP="009A7F71">
      <w:r w:rsidRPr="004A1F78">
        <w:t xml:space="preserve">Голова постійної депутатської </w:t>
      </w:r>
    </w:p>
    <w:p w:rsidR="00A72458" w:rsidRPr="004A1F78" w:rsidRDefault="00A72458" w:rsidP="009A7F71">
      <w:pPr>
        <w:pStyle w:val="Footer"/>
      </w:pPr>
      <w:r w:rsidRPr="004A1F78">
        <w:t>комісії з питань землевідведення</w:t>
      </w:r>
    </w:p>
    <w:p w:rsidR="00A72458" w:rsidRPr="004A1F78" w:rsidRDefault="00A72458" w:rsidP="009A7F71">
      <w:pPr>
        <w:pStyle w:val="Footer"/>
        <w:tabs>
          <w:tab w:val="clear" w:pos="9355"/>
          <w:tab w:val="right" w:pos="9540"/>
        </w:tabs>
      </w:pPr>
      <w:r>
        <w:t xml:space="preserve">та </w:t>
      </w:r>
      <w:r w:rsidRPr="004A1F78">
        <w:t>будівництва</w:t>
      </w:r>
      <w:r>
        <w:t xml:space="preserve"> </w:t>
      </w:r>
      <w:r>
        <w:tab/>
        <w:t xml:space="preserve">                                                                                           Ю.Б. Денисенко</w:t>
      </w:r>
      <w:r w:rsidRPr="004A1F78">
        <w:t xml:space="preserve"> </w:t>
      </w:r>
    </w:p>
    <w:p w:rsidR="00A72458" w:rsidRPr="004A1F78" w:rsidRDefault="00A72458" w:rsidP="009A7F71">
      <w:pPr>
        <w:pStyle w:val="Footer"/>
        <w:tabs>
          <w:tab w:val="left" w:pos="708"/>
        </w:tabs>
      </w:pPr>
    </w:p>
    <w:p w:rsidR="00A72458" w:rsidRDefault="00A72458" w:rsidP="009A7F71">
      <w:pPr>
        <w:pStyle w:val="Footer"/>
        <w:tabs>
          <w:tab w:val="left" w:pos="708"/>
        </w:tabs>
      </w:pPr>
      <w:r>
        <w:t xml:space="preserve">Начальник </w:t>
      </w:r>
      <w:r w:rsidRPr="004A1F78">
        <w:t xml:space="preserve">юридичного </w:t>
      </w:r>
      <w:r>
        <w:t>відділу</w:t>
      </w:r>
      <w:r w:rsidRPr="004A1F78">
        <w:t xml:space="preserve">                          </w:t>
      </w:r>
      <w:r>
        <w:t xml:space="preserve">                         </w:t>
      </w:r>
      <w:r w:rsidRPr="004A1F78">
        <w:t xml:space="preserve">            </w:t>
      </w:r>
      <w:r>
        <w:t xml:space="preserve"> </w:t>
      </w:r>
      <w:r w:rsidRPr="004A1F78">
        <w:t>Н.М.Мелентьєва</w:t>
      </w:r>
    </w:p>
    <w:p w:rsidR="00A72458" w:rsidRDefault="00A72458" w:rsidP="009A7F71">
      <w:pPr>
        <w:pStyle w:val="Footer"/>
        <w:tabs>
          <w:tab w:val="left" w:pos="708"/>
        </w:tabs>
      </w:pPr>
    </w:p>
    <w:p w:rsidR="00A72458" w:rsidRDefault="00A72458" w:rsidP="009A7F71">
      <w:pPr>
        <w:pStyle w:val="Footer"/>
        <w:tabs>
          <w:tab w:val="left" w:pos="708"/>
        </w:tabs>
      </w:pPr>
      <w:r>
        <w:t xml:space="preserve">Начальник  організаційного відділу </w:t>
      </w:r>
    </w:p>
    <w:p w:rsidR="00A72458" w:rsidRDefault="00A72458" w:rsidP="009A7F71">
      <w:pPr>
        <w:pStyle w:val="Footer"/>
        <w:tabs>
          <w:tab w:val="left" w:pos="708"/>
        </w:tabs>
      </w:pPr>
      <w:r>
        <w:t xml:space="preserve">                                                                                                                      Н.М. Уварова</w:t>
      </w:r>
    </w:p>
    <w:p w:rsidR="00A72458" w:rsidRPr="004A1F78" w:rsidRDefault="00A72458" w:rsidP="009A7F71">
      <w:r>
        <w:t>Начальник У</w:t>
      </w:r>
      <w:r w:rsidRPr="004A1F78">
        <w:t xml:space="preserve">правління                                                      </w:t>
      </w:r>
    </w:p>
    <w:p w:rsidR="00A72458" w:rsidRPr="004A1F78" w:rsidRDefault="00A72458" w:rsidP="009A7F71">
      <w:r w:rsidRPr="004A1F78">
        <w:t xml:space="preserve">з питань комунального майна </w:t>
      </w:r>
    </w:p>
    <w:p w:rsidR="00A72458" w:rsidRPr="004A1F78" w:rsidRDefault="00A72458" w:rsidP="009A7F71">
      <w:r w:rsidRPr="004A1F78">
        <w:t>та земельних відносин</w:t>
      </w:r>
      <w:r w:rsidRPr="004A1F78">
        <w:tab/>
        <w:t xml:space="preserve">                   </w:t>
      </w:r>
      <w:r>
        <w:t xml:space="preserve">                                                   О.Г. Іващенко</w:t>
      </w:r>
    </w:p>
    <w:p w:rsidR="00A72458" w:rsidRDefault="00A72458" w:rsidP="009A7F71">
      <w:pPr>
        <w:pStyle w:val="Footer"/>
        <w:tabs>
          <w:tab w:val="clear" w:pos="9355"/>
          <w:tab w:val="right" w:pos="9540"/>
        </w:tabs>
      </w:pPr>
    </w:p>
    <w:p w:rsidR="00A72458" w:rsidRDefault="00A72458" w:rsidP="009A7F71">
      <w:pPr>
        <w:pStyle w:val="Footer"/>
        <w:tabs>
          <w:tab w:val="clear" w:pos="9355"/>
          <w:tab w:val="right" w:pos="9540"/>
        </w:tabs>
      </w:pPr>
      <w:r>
        <w:t xml:space="preserve">Начальник відділу містобудування </w:t>
      </w:r>
    </w:p>
    <w:p w:rsidR="00A72458" w:rsidRDefault="00A72458" w:rsidP="009A7F71">
      <w:r>
        <w:t>та архітектури</w:t>
      </w:r>
      <w:r>
        <w:tab/>
        <w:t xml:space="preserve">                                                                                  А.Г.Шмонденко</w:t>
      </w:r>
    </w:p>
    <w:p w:rsidR="00A72458" w:rsidRDefault="00A72458" w:rsidP="009A7F71"/>
    <w:p w:rsidR="00A72458" w:rsidRDefault="00A72458" w:rsidP="009A7F71"/>
    <w:p w:rsidR="00A72458" w:rsidRPr="009A7F71" w:rsidRDefault="00A72458"/>
    <w:sectPr w:rsidR="00A72458" w:rsidRPr="009A7F71" w:rsidSect="000F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477D"/>
    <w:rsid w:val="000457F3"/>
    <w:rsid w:val="0009245D"/>
    <w:rsid w:val="000C7453"/>
    <w:rsid w:val="000E69E5"/>
    <w:rsid w:val="000F1179"/>
    <w:rsid w:val="00157DA0"/>
    <w:rsid w:val="002367C4"/>
    <w:rsid w:val="0027334F"/>
    <w:rsid w:val="002A2A6F"/>
    <w:rsid w:val="00331FDF"/>
    <w:rsid w:val="00414917"/>
    <w:rsid w:val="004A1F78"/>
    <w:rsid w:val="004F2F7E"/>
    <w:rsid w:val="005D6511"/>
    <w:rsid w:val="005F4447"/>
    <w:rsid w:val="00677649"/>
    <w:rsid w:val="007F3EFB"/>
    <w:rsid w:val="0095477D"/>
    <w:rsid w:val="009A7F71"/>
    <w:rsid w:val="00A2674F"/>
    <w:rsid w:val="00A72458"/>
    <w:rsid w:val="00A833D4"/>
    <w:rsid w:val="00AE0A17"/>
    <w:rsid w:val="00B35E16"/>
    <w:rsid w:val="00D64787"/>
    <w:rsid w:val="00D709A7"/>
    <w:rsid w:val="00FB2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77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95477D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95477D"/>
    <w:rPr>
      <w:rFonts w:cs="Times New Roman"/>
    </w:rPr>
  </w:style>
  <w:style w:type="paragraph" w:customStyle="1" w:styleId="p2">
    <w:name w:val="p2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95477D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95477D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9A7F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A7F71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2</Pages>
  <Words>418</Words>
  <Characters>2383</Characters>
  <Application>Microsoft Office Outlook</Application>
  <DocSecurity>0</DocSecurity>
  <Lines>0</Lines>
  <Paragraphs>0</Paragraphs>
  <ScaleCrop>false</ScaleCrop>
  <Company>Delta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User</cp:lastModifiedBy>
  <cp:revision>4</cp:revision>
  <cp:lastPrinted>2017-12-06T14:10:00Z</cp:lastPrinted>
  <dcterms:created xsi:type="dcterms:W3CDTF">2017-11-29T08:41:00Z</dcterms:created>
  <dcterms:modified xsi:type="dcterms:W3CDTF">2017-12-06T14:10:00Z</dcterms:modified>
</cp:coreProperties>
</file>